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7919F" w14:textId="6C94540E" w:rsidR="00885EDF" w:rsidRPr="007F100A" w:rsidRDefault="00885EDF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527628066"/>
      <w:bookmarkStart w:id="4" w:name="_Hlk70966980"/>
      <w:bookmarkStart w:id="5" w:name="_Toc20954295"/>
      <w:bookmarkStart w:id="6" w:name="_Toc29902299"/>
      <w:bookmarkStart w:id="7" w:name="_Toc29906303"/>
      <w:bookmarkStart w:id="8" w:name="_Toc36550293"/>
      <w:bookmarkStart w:id="9" w:name="_Toc45104021"/>
      <w:bookmarkStart w:id="10" w:name="_Toc45227517"/>
      <w:bookmarkStart w:id="11" w:name="_Toc45891331"/>
      <w:bookmarkStart w:id="12" w:name="_Toc51763969"/>
      <w:bookmarkStart w:id="13" w:name="_Toc56527968"/>
      <w:bookmarkStart w:id="14" w:name="_Toc64381935"/>
      <w:bookmarkStart w:id="15" w:name="_Toc66283510"/>
      <w:bookmarkStart w:id="16" w:name="_Toc67910886"/>
      <w:bookmarkStart w:id="17" w:name="_Toc73979664"/>
      <w:bookmarkStart w:id="18" w:name="_Toc81228170"/>
      <w:bookmarkStart w:id="19" w:name="_GoBack"/>
      <w:bookmarkEnd w:id="0"/>
      <w:bookmarkEnd w:id="1"/>
      <w:bookmarkEnd w:id="2"/>
      <w:bookmarkEnd w:id="19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</w:t>
      </w:r>
      <w:r w:rsidR="006F3E1B">
        <w:rPr>
          <w:rFonts w:cs="Arial"/>
          <w:b/>
          <w:noProof/>
          <w:sz w:val="24"/>
          <w:szCs w:val="24"/>
        </w:rPr>
        <w:t>08974</w:t>
      </w:r>
    </w:p>
    <w:p w14:paraId="332092FF" w14:textId="35E4ED12" w:rsidR="00885EDF" w:rsidRDefault="00F54042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</w:t>
      </w:r>
      <w:r w:rsidR="00885EDF" w:rsidRPr="007F100A">
        <w:rPr>
          <w:rFonts w:cs="Arial"/>
          <w:b/>
          <w:noProof/>
          <w:sz w:val="24"/>
          <w:szCs w:val="24"/>
        </w:rPr>
        <w:t>-Meeting, 17 - 29 August, 2022</w:t>
      </w:r>
    </w:p>
    <w:p w14:paraId="0AEB039F" w14:textId="77777777" w:rsidR="00885EDF" w:rsidRPr="00885EDF" w:rsidRDefault="00885EDF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</w:p>
    <w:p w14:paraId="03B40307" w14:textId="4155E3F1" w:rsidR="00885EDF" w:rsidRPr="00B75805" w:rsidRDefault="00885EDF" w:rsidP="00885EDF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="00E307FA" w:rsidRPr="00E307FA">
        <w:rPr>
          <w:color w:val="FF0000"/>
          <w:sz w:val="22"/>
        </w:rPr>
        <w:t xml:space="preserve">[Draft] </w:t>
      </w:r>
      <w:r w:rsidRPr="00885EDF">
        <w:rPr>
          <w:b w:val="0"/>
          <w:sz w:val="22"/>
        </w:rPr>
        <w:t xml:space="preserve">Reply </w:t>
      </w:r>
      <w:r w:rsidRPr="00B75805">
        <w:rPr>
          <w:b w:val="0"/>
          <w:sz w:val="22"/>
        </w:rPr>
        <w:t xml:space="preserve">LS on </w:t>
      </w:r>
      <w:r w:rsidRPr="00B75805">
        <w:rPr>
          <w:b w:val="0"/>
          <w:sz w:val="22"/>
          <w:lang w:eastAsia="zh-CN"/>
        </w:rPr>
        <w:t>transfer</w:t>
      </w:r>
      <w:r>
        <w:rPr>
          <w:b w:val="0"/>
          <w:sz w:val="22"/>
          <w:lang w:eastAsia="zh-CN"/>
        </w:rPr>
        <w:t>ring</w:t>
      </w:r>
      <w:r w:rsidRPr="00B75805">
        <w:rPr>
          <w:b w:val="0"/>
          <w:sz w:val="22"/>
          <w:lang w:eastAsia="zh-CN"/>
        </w:rPr>
        <w:t xml:space="preserve"> SDT </w:t>
      </w:r>
      <w:r>
        <w:rPr>
          <w:b w:val="0"/>
          <w:sz w:val="22"/>
          <w:lang w:eastAsia="zh-CN"/>
        </w:rPr>
        <w:t xml:space="preserve">configuration and </w:t>
      </w:r>
      <w:r w:rsidRPr="00A3323D">
        <w:rPr>
          <w:b w:val="0"/>
          <w:sz w:val="22"/>
          <w:lang w:eastAsia="zh-CN"/>
        </w:rPr>
        <w:t xml:space="preserve">SRS </w:t>
      </w:r>
      <w:r>
        <w:rPr>
          <w:b w:val="0"/>
          <w:sz w:val="22"/>
          <w:lang w:eastAsia="zh-CN"/>
        </w:rPr>
        <w:t>p</w:t>
      </w:r>
      <w:r w:rsidRPr="00A3323D">
        <w:rPr>
          <w:b w:val="0"/>
          <w:sz w:val="22"/>
          <w:lang w:eastAsia="zh-CN"/>
        </w:rPr>
        <w:t xml:space="preserve">ositioning </w:t>
      </w:r>
      <w:r>
        <w:rPr>
          <w:b w:val="0"/>
          <w:sz w:val="22"/>
          <w:lang w:eastAsia="zh-CN"/>
        </w:rPr>
        <w:t>I</w:t>
      </w:r>
      <w:r w:rsidRPr="00A3323D">
        <w:rPr>
          <w:b w:val="0"/>
          <w:sz w:val="22"/>
          <w:lang w:eastAsia="zh-CN"/>
        </w:rPr>
        <w:t xml:space="preserve">nactive configuration </w:t>
      </w:r>
      <w:r>
        <w:rPr>
          <w:b w:val="0"/>
          <w:sz w:val="22"/>
          <w:lang w:eastAsia="zh-CN"/>
        </w:rPr>
        <w:t>from DU to CU</w:t>
      </w:r>
    </w:p>
    <w:p w14:paraId="2BE4D479" w14:textId="7F236EAF" w:rsidR="00885EDF" w:rsidRPr="00B75805" w:rsidRDefault="00885EDF" w:rsidP="00885EDF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B90411">
        <w:rPr>
          <w:b w:val="0"/>
          <w:sz w:val="22"/>
          <w:lang w:eastAsia="zh-CN"/>
        </w:rPr>
        <w:t>R2-2206931/R3</w:t>
      </w:r>
      <w:r w:rsidR="00681E73">
        <w:rPr>
          <w:b w:val="0"/>
          <w:sz w:val="22"/>
          <w:lang w:eastAsia="zh-CN"/>
        </w:rPr>
        <w:t>-223955</w:t>
      </w:r>
    </w:p>
    <w:p w14:paraId="04B7F0E4" w14:textId="77777777" w:rsidR="00885EDF" w:rsidRPr="00B75805" w:rsidRDefault="00885EDF" w:rsidP="00885EDF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Release 17</w:t>
      </w:r>
    </w:p>
    <w:p w14:paraId="1FA10085" w14:textId="77777777" w:rsidR="00885EDF" w:rsidRPr="00B75805" w:rsidRDefault="00885EDF" w:rsidP="00885EDF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proofErr w:type="spellStart"/>
      <w:r w:rsidRPr="00B75805">
        <w:rPr>
          <w:b w:val="0"/>
          <w:sz w:val="22"/>
          <w:lang w:eastAsia="zh-CN"/>
        </w:rPr>
        <w:t>NR_SmallData_INACTIVE</w:t>
      </w:r>
      <w:proofErr w:type="spellEnd"/>
      <w:r w:rsidRPr="00B75805">
        <w:rPr>
          <w:b w:val="0"/>
          <w:sz w:val="22"/>
          <w:lang w:eastAsia="zh-CN"/>
        </w:rPr>
        <w:t>-Core</w:t>
      </w:r>
      <w:r>
        <w:rPr>
          <w:b w:val="0"/>
          <w:sz w:val="22"/>
          <w:lang w:eastAsia="zh-CN"/>
        </w:rPr>
        <w:t>,</w:t>
      </w:r>
      <w:r w:rsidRPr="00C91128">
        <w:t xml:space="preserve"> </w:t>
      </w:r>
      <w:proofErr w:type="spellStart"/>
      <w:r w:rsidRPr="00C91128">
        <w:rPr>
          <w:b w:val="0"/>
          <w:sz w:val="22"/>
          <w:lang w:eastAsia="zh-CN"/>
        </w:rPr>
        <w:t>NR_pos_enh</w:t>
      </w:r>
      <w:proofErr w:type="spellEnd"/>
    </w:p>
    <w:p w14:paraId="7E9DAFCD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26E423D" w14:textId="6E2D3372" w:rsidR="00885EDF" w:rsidRPr="00B75805" w:rsidRDefault="00885EDF" w:rsidP="00885EDF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Pr="00885EDF">
        <w:rPr>
          <w:b w:val="0"/>
          <w:sz w:val="22"/>
          <w:lang w:eastAsia="zh-CN"/>
        </w:rPr>
        <w:t xml:space="preserve">Google </w:t>
      </w:r>
      <w:r w:rsidR="00E307FA" w:rsidRPr="00E307FA">
        <w:rPr>
          <w:b w:val="0"/>
          <w:color w:val="FF0000"/>
          <w:sz w:val="22"/>
          <w:lang w:eastAsia="zh-CN"/>
        </w:rPr>
        <w:t>(</w:t>
      </w:r>
      <w:r w:rsidRPr="00E307FA">
        <w:rPr>
          <w:b w:val="0"/>
          <w:color w:val="FF0000"/>
          <w:sz w:val="22"/>
          <w:lang w:eastAsia="zh-CN"/>
        </w:rPr>
        <w:t>to be RAN2</w:t>
      </w:r>
      <w:r w:rsidR="00E307FA" w:rsidRPr="00E307FA">
        <w:rPr>
          <w:b w:val="0"/>
          <w:color w:val="FF0000"/>
          <w:sz w:val="22"/>
          <w:lang w:eastAsia="zh-CN"/>
        </w:rPr>
        <w:t>)</w:t>
      </w:r>
    </w:p>
    <w:p w14:paraId="5AEFCDE3" w14:textId="5B7C09E2" w:rsidR="00885EDF" w:rsidRPr="00B75805" w:rsidRDefault="00885EDF" w:rsidP="00885EDF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</w:t>
      </w:r>
      <w:r>
        <w:rPr>
          <w:b w:val="0"/>
          <w:sz w:val="22"/>
          <w:lang w:eastAsia="zh-CN"/>
        </w:rPr>
        <w:t>3</w:t>
      </w:r>
    </w:p>
    <w:p w14:paraId="3CBA725B" w14:textId="77777777" w:rsidR="00885EDF" w:rsidRPr="00B75805" w:rsidRDefault="00885EDF" w:rsidP="00885EDF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57C1E553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448779F1" w14:textId="77777777" w:rsidR="00885EDF" w:rsidRPr="00B75805" w:rsidRDefault="00885EDF" w:rsidP="00885EDF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1C5DF5C2" w14:textId="0063D3B4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="00376172" w:rsidRPr="00376172">
        <w:rPr>
          <w:b w:val="0"/>
          <w:bCs/>
          <w:sz w:val="22"/>
        </w:rPr>
        <w:t>Frank Wu</w:t>
      </w:r>
    </w:p>
    <w:p w14:paraId="5BA9D9D5" w14:textId="77777777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1E16AFBA" w14:textId="3F219A56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="00376172" w:rsidRPr="00376172">
        <w:rPr>
          <w:b w:val="0"/>
          <w:bCs/>
          <w:sz w:val="22"/>
        </w:rPr>
        <w:t>frankwu@google.com</w:t>
      </w:r>
    </w:p>
    <w:p w14:paraId="676022E6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6E27B176" w14:textId="77777777" w:rsidR="00885EDF" w:rsidRPr="00B75805" w:rsidRDefault="00885EDF" w:rsidP="00885EDF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03CFE8E4" w14:textId="77777777" w:rsidR="00885EDF" w:rsidRPr="00B75805" w:rsidRDefault="00885EDF" w:rsidP="00885EDF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5A263164" w14:textId="77777777" w:rsidR="00885EDF" w:rsidRPr="004737DD" w:rsidRDefault="00885EDF" w:rsidP="00885EDF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0641BCDF" w14:textId="77777777" w:rsidR="00885EDF" w:rsidRPr="001B2A4A" w:rsidRDefault="00885EDF" w:rsidP="00885EDF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62FB0282" w14:textId="0C0E2F8B" w:rsidR="00914CB4" w:rsidRPr="00914CB4" w:rsidRDefault="00914CB4" w:rsidP="00914CB4">
      <w:pPr>
        <w:jc w:val="both"/>
        <w:rPr>
          <w:rFonts w:ascii="Arial" w:eastAsiaTheme="minorEastAsia" w:hAnsi="Arial" w:cs="Arial"/>
          <w:iCs/>
          <w:lang w:eastAsia="zh-CN"/>
        </w:rPr>
      </w:pPr>
      <w:r w:rsidRPr="00914CB4">
        <w:rPr>
          <w:rFonts w:ascii="Arial" w:eastAsiaTheme="minorEastAsia" w:hAnsi="Arial" w:cs="Arial"/>
          <w:iCs/>
          <w:lang w:eastAsia="zh-CN"/>
        </w:rPr>
        <w:t>RAN</w:t>
      </w:r>
      <w:r>
        <w:rPr>
          <w:rFonts w:ascii="Arial" w:eastAsiaTheme="minorEastAsia" w:hAnsi="Arial" w:cs="Arial"/>
          <w:iCs/>
          <w:lang w:eastAsia="zh-CN"/>
        </w:rPr>
        <w:t>2</w:t>
      </w:r>
      <w:r w:rsidRPr="00914CB4">
        <w:rPr>
          <w:rFonts w:ascii="Arial" w:eastAsiaTheme="minorEastAsia" w:hAnsi="Arial" w:cs="Arial" w:hint="eastAsia"/>
          <w:iCs/>
          <w:lang w:eastAsia="zh-CN"/>
        </w:rPr>
        <w:t xml:space="preserve"> thanks </w:t>
      </w:r>
      <w:r>
        <w:rPr>
          <w:rFonts w:ascii="Arial" w:eastAsiaTheme="minorEastAsia" w:hAnsi="Arial" w:cs="Arial"/>
          <w:iCs/>
          <w:lang w:eastAsia="zh-CN"/>
        </w:rPr>
        <w:t>RAN3</w:t>
      </w:r>
      <w:r w:rsidRPr="00914CB4">
        <w:rPr>
          <w:rFonts w:ascii="Arial" w:eastAsiaTheme="minorEastAsia" w:hAnsi="Arial" w:cs="Arial"/>
          <w:iCs/>
          <w:lang w:eastAsia="zh-CN"/>
        </w:rPr>
        <w:t xml:space="preserve"> for the LS on transferring SDT configuration and SRS positioning Inactive configuration from DU to CU and would like to provide the following information for </w:t>
      </w:r>
      <w:r>
        <w:rPr>
          <w:rFonts w:ascii="Arial" w:eastAsiaTheme="minorEastAsia" w:hAnsi="Arial" w:cs="Arial"/>
          <w:iCs/>
          <w:lang w:eastAsia="zh-CN"/>
        </w:rPr>
        <w:t>RAN3</w:t>
      </w:r>
      <w:r w:rsidRPr="00914CB4">
        <w:rPr>
          <w:rFonts w:ascii="Arial" w:eastAsiaTheme="minorEastAsia" w:hAnsi="Arial" w:cs="Arial"/>
          <w:iCs/>
          <w:lang w:eastAsia="zh-CN"/>
        </w:rPr>
        <w:t xml:space="preserve"> consideration.</w:t>
      </w:r>
    </w:p>
    <w:p w14:paraId="0D73C0BE" w14:textId="77777777" w:rsidR="006E3DF7" w:rsidRDefault="00B9423B" w:rsidP="00EC78D0">
      <w:pPr>
        <w:pStyle w:val="ListParagraph"/>
        <w:numPr>
          <w:ilvl w:val="0"/>
          <w:numId w:val="8"/>
        </w:numPr>
        <w:jc w:val="both"/>
        <w:rPr>
          <w:rFonts w:ascii="Arial" w:eastAsiaTheme="minorEastAsia" w:hAnsi="Arial" w:cs="Arial"/>
          <w:iCs/>
          <w:lang w:eastAsia="zh-CN"/>
        </w:rPr>
      </w:pPr>
      <w:r w:rsidRPr="006E3DF7">
        <w:rPr>
          <w:rFonts w:ascii="Arial" w:eastAsiaTheme="minorEastAsia" w:hAnsi="Arial" w:cs="Arial"/>
          <w:i/>
          <w:iCs/>
          <w:lang w:eastAsia="zh-CN"/>
        </w:rPr>
        <w:t>SDT-MAC-PHY-CG-Config-r17</w:t>
      </w:r>
      <w:r w:rsidRPr="006E3DF7">
        <w:rPr>
          <w:rFonts w:ascii="Arial" w:eastAsiaTheme="minorEastAsia" w:hAnsi="Arial" w:cs="Arial"/>
          <w:iCs/>
          <w:lang w:eastAsia="zh-CN"/>
        </w:rPr>
        <w:t xml:space="preserve"> and </w:t>
      </w:r>
      <w:r w:rsidRPr="006E3DF7">
        <w:rPr>
          <w:rFonts w:ascii="Arial" w:eastAsiaTheme="minorEastAsia" w:hAnsi="Arial" w:cs="Arial"/>
          <w:i/>
          <w:iCs/>
          <w:lang w:eastAsia="zh-CN"/>
        </w:rPr>
        <w:t>SRS-PosRRC-InactiveConfig-r17</w:t>
      </w:r>
      <w:r w:rsidRPr="006E3DF7">
        <w:rPr>
          <w:rFonts w:ascii="Arial" w:eastAsiaTheme="minorEastAsia" w:hAnsi="Arial" w:cs="Arial"/>
          <w:iCs/>
          <w:lang w:eastAsia="zh-CN"/>
        </w:rPr>
        <w:t xml:space="preserve"> </w:t>
      </w:r>
      <w:r w:rsidR="00376172" w:rsidRPr="006E3DF7">
        <w:rPr>
          <w:rFonts w:ascii="Arial" w:eastAsiaTheme="minorEastAsia" w:hAnsi="Arial" w:cs="Arial"/>
          <w:iCs/>
          <w:lang w:eastAsia="zh-CN"/>
        </w:rPr>
        <w:t xml:space="preserve">IEs </w:t>
      </w:r>
      <w:r w:rsidRPr="006E3DF7">
        <w:rPr>
          <w:rFonts w:ascii="Arial" w:eastAsiaTheme="minorEastAsia" w:hAnsi="Arial" w:cs="Arial"/>
          <w:iCs/>
          <w:lang w:eastAsia="zh-CN"/>
        </w:rPr>
        <w:t>are the ones to be referred to in the RAN3 specification.</w:t>
      </w:r>
      <w:r w:rsidR="00376172" w:rsidRPr="006E3DF7">
        <w:rPr>
          <w:rFonts w:ascii="Arial" w:eastAsiaTheme="minorEastAsia" w:hAnsi="Arial" w:cs="Arial"/>
          <w:iCs/>
          <w:lang w:eastAsia="zh-CN"/>
        </w:rPr>
        <w:t xml:space="preserve"> </w:t>
      </w:r>
    </w:p>
    <w:p w14:paraId="56A0BBE2" w14:textId="6B306368" w:rsidR="00986CD7" w:rsidRPr="006E3DF7" w:rsidRDefault="00376172" w:rsidP="00EC78D0">
      <w:pPr>
        <w:pStyle w:val="ListParagraph"/>
        <w:numPr>
          <w:ilvl w:val="0"/>
          <w:numId w:val="8"/>
        </w:numPr>
        <w:jc w:val="both"/>
        <w:rPr>
          <w:rFonts w:ascii="Arial" w:eastAsiaTheme="minorEastAsia" w:hAnsi="Arial" w:cs="Arial"/>
          <w:iCs/>
          <w:lang w:eastAsia="zh-CN"/>
        </w:rPr>
      </w:pPr>
      <w:r w:rsidRPr="006E3DF7">
        <w:rPr>
          <w:rFonts w:ascii="Arial" w:eastAsiaTheme="minorEastAsia" w:hAnsi="Arial" w:cs="Arial"/>
          <w:iCs/>
          <w:lang w:eastAsia="zh-CN"/>
        </w:rPr>
        <w:t xml:space="preserve">The two IEs should be defined in F1-AP as an </w:t>
      </w:r>
      <w:r w:rsidR="003621ED">
        <w:rPr>
          <w:rFonts w:ascii="Arial" w:eastAsiaTheme="minorEastAsia" w:hAnsi="Arial" w:cs="Arial"/>
          <w:iCs/>
          <w:lang w:eastAsia="zh-CN"/>
        </w:rPr>
        <w:t xml:space="preserve">"OCTET STRING" for the CU to transparently include the two IEs in the </w:t>
      </w:r>
      <w:proofErr w:type="spellStart"/>
      <w:r w:rsidR="003621ED" w:rsidRPr="003621ED">
        <w:rPr>
          <w:rFonts w:ascii="Arial" w:eastAsiaTheme="minorEastAsia" w:hAnsi="Arial" w:cs="Arial"/>
          <w:i/>
          <w:iCs/>
          <w:lang w:eastAsia="zh-CN"/>
        </w:rPr>
        <w:t>RRCRelease</w:t>
      </w:r>
      <w:proofErr w:type="spellEnd"/>
      <w:r w:rsidR="003621ED">
        <w:rPr>
          <w:rFonts w:ascii="Arial" w:eastAsiaTheme="minorEastAsia" w:hAnsi="Arial" w:cs="Arial"/>
          <w:iCs/>
          <w:lang w:eastAsia="zh-CN"/>
        </w:rPr>
        <w:t xml:space="preserve"> message.</w:t>
      </w:r>
    </w:p>
    <w:p w14:paraId="65874D2E" w14:textId="77777777" w:rsidR="00376172" w:rsidRDefault="00376172" w:rsidP="00885EDF">
      <w:pPr>
        <w:jc w:val="both"/>
        <w:rPr>
          <w:rFonts w:ascii="Arial" w:eastAsiaTheme="minorEastAsia" w:hAnsi="Arial" w:cs="Arial"/>
          <w:iCs/>
          <w:lang w:eastAsia="zh-CN"/>
        </w:rPr>
      </w:pPr>
    </w:p>
    <w:p w14:paraId="2EA49D64" w14:textId="77777777" w:rsidR="00885EDF" w:rsidRPr="000F4E43" w:rsidRDefault="00885EDF" w:rsidP="00885E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36CB02" w14:textId="50830117" w:rsidR="00885EDF" w:rsidRPr="007D500B" w:rsidRDefault="00885EDF" w:rsidP="00885EDF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</w:t>
      </w:r>
      <w:r>
        <w:rPr>
          <w:rFonts w:ascii="Arial" w:eastAsiaTheme="minorEastAsia" w:hAnsi="Arial" w:cs="Arial"/>
          <w:b/>
          <w:color w:val="000000"/>
          <w:lang w:eastAsia="zh-CN"/>
        </w:rPr>
        <w:t>3</w:t>
      </w:r>
      <w:r w:rsidRPr="007D500B">
        <w:rPr>
          <w:rFonts w:ascii="Arial" w:hAnsi="Arial" w:cs="Arial"/>
          <w:b/>
        </w:rPr>
        <w:t xml:space="preserve"> group.</w:t>
      </w:r>
    </w:p>
    <w:p w14:paraId="5D170915" w14:textId="40EF88FC" w:rsidR="00885EDF" w:rsidRPr="00E37CE8" w:rsidRDefault="00885EDF" w:rsidP="00885EDF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color w:val="000000"/>
          <w:lang w:eastAsia="zh-CN"/>
        </w:rPr>
        <w:t>RAN</w:t>
      </w:r>
      <w:r>
        <w:rPr>
          <w:rFonts w:ascii="Arial" w:eastAsiaTheme="minorEastAsia" w:hAnsi="Arial" w:cs="Arial"/>
          <w:color w:val="000000"/>
          <w:lang w:eastAsia="zh-CN"/>
        </w:rPr>
        <w:t>2</w:t>
      </w:r>
      <w:r w:rsidRPr="007D500B">
        <w:rPr>
          <w:rFonts w:ascii="Arial" w:hAnsi="Arial" w:cs="Arial"/>
          <w:color w:val="000000"/>
        </w:rPr>
        <w:t xml:space="preserve"> </w:t>
      </w:r>
      <w:r w:rsidRPr="00B3450B">
        <w:rPr>
          <w:rFonts w:ascii="Arial" w:hAnsi="Arial" w:cs="Arial" w:hint="eastAsia"/>
          <w:lang w:eastAsia="zh-CN"/>
        </w:rPr>
        <w:t xml:space="preserve">respectfully asks </w:t>
      </w:r>
      <w:r>
        <w:rPr>
          <w:rFonts w:ascii="Arial" w:hAnsi="Arial" w:cs="Arial"/>
          <w:lang w:eastAsia="zh-CN"/>
        </w:rPr>
        <w:t>RAN3</w:t>
      </w:r>
      <w:r w:rsidRPr="007D500B">
        <w:rPr>
          <w:rFonts w:ascii="Arial" w:hAnsi="Arial" w:cs="Arial"/>
          <w:color w:val="000000"/>
        </w:rPr>
        <w:t xml:space="preserve"> 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to take </w:t>
      </w:r>
      <w:r w:rsidR="003621ED">
        <w:rPr>
          <w:rFonts w:ascii="Arial" w:eastAsiaTheme="minorEastAsia" w:hAnsi="Arial" w:cs="Arial"/>
          <w:color w:val="000000"/>
          <w:lang w:eastAsia="zh-CN"/>
        </w:rPr>
        <w:t>the above into consideration in the RAN3 specification</w:t>
      </w:r>
      <w:r>
        <w:rPr>
          <w:rFonts w:ascii="Arial" w:eastAsiaTheme="minorEastAsia" w:hAnsi="Arial" w:cs="Arial"/>
          <w:color w:val="000000"/>
          <w:lang w:eastAsia="zh-CN"/>
        </w:rPr>
        <w:t>.</w:t>
      </w:r>
    </w:p>
    <w:p w14:paraId="57C4401F" w14:textId="77777777" w:rsidR="00885EDF" w:rsidRPr="005A1B54" w:rsidRDefault="00885EDF" w:rsidP="00885EDF">
      <w:pPr>
        <w:spacing w:after="120"/>
        <w:ind w:left="993" w:hanging="993"/>
        <w:rPr>
          <w:rFonts w:ascii="Arial" w:hAnsi="Arial" w:cs="Arial"/>
        </w:rPr>
      </w:pPr>
    </w:p>
    <w:p w14:paraId="1EDCC8C5" w14:textId="77777777" w:rsidR="00885EDF" w:rsidRPr="000F4E43" w:rsidRDefault="00885EDF" w:rsidP="00885E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45F9D16B" w14:textId="6529512F" w:rsidR="00885EDF" w:rsidRDefault="00885EDF" w:rsidP="00885EDF">
      <w:pPr>
        <w:tabs>
          <w:tab w:val="left" w:pos="2694"/>
          <w:tab w:val="left" w:pos="5245"/>
        </w:tabs>
        <w:spacing w:after="120"/>
        <w:rPr>
          <w:rFonts w:ascii="Arial" w:hAnsi="Arial" w:cs="Arial"/>
          <w:bCs/>
          <w:lang w:val="sv-SE" w:eastAsia="zh-CN"/>
        </w:rPr>
      </w:pPr>
      <w:r w:rsidRPr="00B84AA9">
        <w:rPr>
          <w:rFonts w:ascii="Arial" w:hAnsi="Arial" w:cs="Arial"/>
          <w:bCs/>
          <w:lang w:val="sv-SE" w:eastAsia="zh-CN"/>
        </w:rPr>
        <w:t>RAN2 #1</w:t>
      </w:r>
      <w:r>
        <w:rPr>
          <w:rFonts w:ascii="Arial" w:hAnsi="Arial" w:cs="Arial"/>
          <w:bCs/>
          <w:lang w:val="sv-SE" w:eastAsia="zh-CN"/>
        </w:rPr>
        <w:t xml:space="preserve">19bis-e                   </w:t>
      </w:r>
      <w:r w:rsidRPr="00B84AA9">
        <w:rPr>
          <w:rFonts w:ascii="Arial" w:hAnsi="Arial" w:cs="Arial"/>
          <w:bCs/>
          <w:lang w:val="sv-SE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0 </w:t>
      </w:r>
      <w:r w:rsidRPr="00B84AA9">
        <w:rPr>
          <w:rFonts w:ascii="Arial" w:hAnsi="Arial" w:cs="Arial"/>
          <w:bCs/>
          <w:lang w:val="sv-SE"/>
        </w:rPr>
        <w:t xml:space="preserve">– </w:t>
      </w:r>
      <w:r w:rsidRPr="00B84AA9">
        <w:rPr>
          <w:rFonts w:ascii="Arial" w:hAnsi="Arial" w:cs="Arial"/>
          <w:bCs/>
          <w:lang w:val="sv-SE" w:eastAsia="zh-CN"/>
        </w:rPr>
        <w:t>1</w:t>
      </w:r>
      <w:r>
        <w:rPr>
          <w:rFonts w:ascii="Arial" w:hAnsi="Arial" w:cs="Arial"/>
          <w:bCs/>
          <w:lang w:val="sv-SE" w:eastAsia="zh-CN"/>
        </w:rPr>
        <w:t>9</w:t>
      </w:r>
      <w:r w:rsidRPr="00B84AA9"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/>
          <w:bCs/>
          <w:lang w:val="sv-SE" w:eastAsia="zh-CN"/>
        </w:rPr>
        <w:t>October</w:t>
      </w:r>
      <w:r w:rsidRPr="00B84AA9">
        <w:rPr>
          <w:rFonts w:ascii="Arial" w:hAnsi="Arial" w:cs="Arial"/>
          <w:bCs/>
          <w:lang w:val="sv-SE" w:eastAsia="zh-CN"/>
        </w:rPr>
        <w:t xml:space="preserve"> 2022</w:t>
      </w:r>
      <w:r w:rsidRPr="00B84AA9">
        <w:rPr>
          <w:rFonts w:ascii="Arial" w:hAnsi="Arial" w:cs="Arial"/>
          <w:bCs/>
          <w:lang w:val="sv-SE"/>
        </w:rPr>
        <w:tab/>
        <w:t>Electronic Meeting</w:t>
      </w:r>
    </w:p>
    <w:p w14:paraId="321E262F" w14:textId="10FE744A" w:rsidR="00885EDF" w:rsidRPr="005F59C4" w:rsidRDefault="00885EDF" w:rsidP="00885EDF">
      <w:pPr>
        <w:tabs>
          <w:tab w:val="left" w:pos="2552"/>
          <w:tab w:val="left" w:pos="5245"/>
        </w:tabs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</w:t>
      </w:r>
      <w:r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20</w:t>
      </w:r>
      <w:r>
        <w:rPr>
          <w:rFonts w:ascii="Arial" w:hAnsi="Arial" w:cs="Arial"/>
          <w:bCs/>
        </w:rPr>
        <w:tab/>
      </w:r>
      <w:r w:rsidR="00F94BC6">
        <w:rPr>
          <w:rFonts w:ascii="Arial" w:hAnsi="Arial" w:cs="Arial"/>
          <w:bCs/>
        </w:rPr>
        <w:t xml:space="preserve">14 </w:t>
      </w:r>
      <w:r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zh-CN"/>
        </w:rPr>
        <w:t>18</w:t>
      </w:r>
      <w:r w:rsidR="00F94BC6">
        <w:rPr>
          <w:rFonts w:ascii="Arial" w:eastAsiaTheme="minorEastAsia" w:hAnsi="Arial" w:cs="Arial"/>
          <w:bCs/>
          <w:lang w:eastAsia="zh-CN"/>
        </w:rPr>
        <w:t xml:space="preserve"> November</w:t>
      </w:r>
      <w:r>
        <w:rPr>
          <w:rFonts w:ascii="Arial" w:hAnsi="Arial" w:cs="Arial"/>
          <w:bCs/>
        </w:rPr>
        <w:t xml:space="preserve"> 2022 </w:t>
      </w:r>
      <w:r>
        <w:rPr>
          <w:rFonts w:ascii="Arial" w:hAnsi="Arial" w:cs="Arial"/>
          <w:bCs/>
        </w:rPr>
        <w:tab/>
      </w:r>
      <w:r w:rsidR="006F3E1B">
        <w:rPr>
          <w:rFonts w:ascii="Arial" w:hAnsi="Arial" w:cs="Arial"/>
          <w:lang w:eastAsia="zh-CN"/>
        </w:rPr>
        <w:t>Europe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9FBF78F" w14:textId="77777777" w:rsidR="00124F11" w:rsidRPr="008C2D2D" w:rsidRDefault="00124F11" w:rsidP="00885EDF">
      <w:pPr>
        <w:rPr>
          <w:rFonts w:eastAsia="Times New Roman"/>
        </w:rPr>
      </w:pPr>
    </w:p>
    <w:sectPr w:rsidR="00124F11" w:rsidRPr="008C2D2D" w:rsidSect="003938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9884B" w14:textId="77777777" w:rsidR="00485FD4" w:rsidRDefault="00485FD4" w:rsidP="008615B4">
      <w:pPr>
        <w:spacing w:after="0"/>
      </w:pPr>
      <w:r>
        <w:separator/>
      </w:r>
    </w:p>
  </w:endnote>
  <w:endnote w:type="continuationSeparator" w:id="0">
    <w:p w14:paraId="336446DF" w14:textId="77777777" w:rsidR="00485FD4" w:rsidRDefault="00485FD4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6E09B" w14:textId="77777777" w:rsidR="00C26F16" w:rsidRDefault="00C26F16" w:rsidP="00255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FE20" w14:textId="77777777" w:rsidR="00C26F16" w:rsidRDefault="00C26F16" w:rsidP="00255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E7F83" w14:textId="77777777" w:rsidR="00C26F16" w:rsidRDefault="00C26F16" w:rsidP="00255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2F3DC" w14:textId="77777777" w:rsidR="00485FD4" w:rsidRDefault="00485FD4" w:rsidP="008615B4">
      <w:pPr>
        <w:spacing w:after="0"/>
      </w:pPr>
      <w:r>
        <w:separator/>
      </w:r>
    </w:p>
  </w:footnote>
  <w:footnote w:type="continuationSeparator" w:id="0">
    <w:p w14:paraId="0E1B99FF" w14:textId="77777777" w:rsidR="00485FD4" w:rsidRDefault="00485FD4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81D8" w14:textId="77777777" w:rsidR="00C26F16" w:rsidRDefault="00C26F16" w:rsidP="00255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E313D" w14:textId="77777777" w:rsidR="00C26F16" w:rsidRDefault="00C26F16" w:rsidP="002550D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FFD12" w14:textId="77777777" w:rsidR="00C26F16" w:rsidRDefault="00C26F16" w:rsidP="00255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1DF3B49"/>
    <w:multiLevelType w:val="hybridMultilevel"/>
    <w:tmpl w:val="375AC4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D"/>
    <w:rsid w:val="000024B4"/>
    <w:rsid w:val="000034E6"/>
    <w:rsid w:val="00003701"/>
    <w:rsid w:val="00003EA1"/>
    <w:rsid w:val="000052A5"/>
    <w:rsid w:val="00007695"/>
    <w:rsid w:val="00012937"/>
    <w:rsid w:val="00014797"/>
    <w:rsid w:val="000169C5"/>
    <w:rsid w:val="00017FD2"/>
    <w:rsid w:val="00020034"/>
    <w:rsid w:val="000208DB"/>
    <w:rsid w:val="00020B52"/>
    <w:rsid w:val="000211F4"/>
    <w:rsid w:val="00021B0E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3F2D"/>
    <w:rsid w:val="0004471E"/>
    <w:rsid w:val="00046742"/>
    <w:rsid w:val="00050040"/>
    <w:rsid w:val="0005115F"/>
    <w:rsid w:val="00054AFF"/>
    <w:rsid w:val="00055BDE"/>
    <w:rsid w:val="00055C00"/>
    <w:rsid w:val="00055EA8"/>
    <w:rsid w:val="0005749B"/>
    <w:rsid w:val="000601C9"/>
    <w:rsid w:val="00061D36"/>
    <w:rsid w:val="0006362E"/>
    <w:rsid w:val="0006392F"/>
    <w:rsid w:val="0006441D"/>
    <w:rsid w:val="00066C3C"/>
    <w:rsid w:val="00077639"/>
    <w:rsid w:val="00077DB3"/>
    <w:rsid w:val="00081327"/>
    <w:rsid w:val="00084AC4"/>
    <w:rsid w:val="00084E83"/>
    <w:rsid w:val="00091ECA"/>
    <w:rsid w:val="0009290F"/>
    <w:rsid w:val="0009481B"/>
    <w:rsid w:val="000956E3"/>
    <w:rsid w:val="00095960"/>
    <w:rsid w:val="0009602F"/>
    <w:rsid w:val="000A314B"/>
    <w:rsid w:val="000A3F78"/>
    <w:rsid w:val="000A6394"/>
    <w:rsid w:val="000A65C0"/>
    <w:rsid w:val="000A6926"/>
    <w:rsid w:val="000A73BC"/>
    <w:rsid w:val="000B14EB"/>
    <w:rsid w:val="000B284D"/>
    <w:rsid w:val="000B3B16"/>
    <w:rsid w:val="000B5C93"/>
    <w:rsid w:val="000B7CB4"/>
    <w:rsid w:val="000B7FED"/>
    <w:rsid w:val="000C038A"/>
    <w:rsid w:val="000C0EA9"/>
    <w:rsid w:val="000C42A7"/>
    <w:rsid w:val="000C6598"/>
    <w:rsid w:val="000C68BF"/>
    <w:rsid w:val="000C7B24"/>
    <w:rsid w:val="000D0D46"/>
    <w:rsid w:val="000D3609"/>
    <w:rsid w:val="000E15D7"/>
    <w:rsid w:val="000E3E34"/>
    <w:rsid w:val="000E685E"/>
    <w:rsid w:val="000E72D2"/>
    <w:rsid w:val="000F1467"/>
    <w:rsid w:val="000F24DD"/>
    <w:rsid w:val="000F362A"/>
    <w:rsid w:val="000F4786"/>
    <w:rsid w:val="000F4B37"/>
    <w:rsid w:val="000F584F"/>
    <w:rsid w:val="00103851"/>
    <w:rsid w:val="00104969"/>
    <w:rsid w:val="00113D9D"/>
    <w:rsid w:val="00113DF5"/>
    <w:rsid w:val="00114D4B"/>
    <w:rsid w:val="00116F7E"/>
    <w:rsid w:val="0012266B"/>
    <w:rsid w:val="0012303B"/>
    <w:rsid w:val="001242F4"/>
    <w:rsid w:val="001249E0"/>
    <w:rsid w:val="00124F11"/>
    <w:rsid w:val="00125F68"/>
    <w:rsid w:val="00141412"/>
    <w:rsid w:val="00144A26"/>
    <w:rsid w:val="00144FAA"/>
    <w:rsid w:val="00145D43"/>
    <w:rsid w:val="0014635C"/>
    <w:rsid w:val="00146423"/>
    <w:rsid w:val="001473D5"/>
    <w:rsid w:val="00150F95"/>
    <w:rsid w:val="00151150"/>
    <w:rsid w:val="00151449"/>
    <w:rsid w:val="00151508"/>
    <w:rsid w:val="00152316"/>
    <w:rsid w:val="00152CE8"/>
    <w:rsid w:val="001568DB"/>
    <w:rsid w:val="00156E80"/>
    <w:rsid w:val="00157615"/>
    <w:rsid w:val="00161076"/>
    <w:rsid w:val="00162670"/>
    <w:rsid w:val="001637B2"/>
    <w:rsid w:val="001637FC"/>
    <w:rsid w:val="00163C37"/>
    <w:rsid w:val="00170B20"/>
    <w:rsid w:val="0017159E"/>
    <w:rsid w:val="00171F9E"/>
    <w:rsid w:val="00172E2E"/>
    <w:rsid w:val="00173D5A"/>
    <w:rsid w:val="001778C9"/>
    <w:rsid w:val="00177B23"/>
    <w:rsid w:val="00177C08"/>
    <w:rsid w:val="00180367"/>
    <w:rsid w:val="00180955"/>
    <w:rsid w:val="001824BA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469B"/>
    <w:rsid w:val="001A4EA1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2838"/>
    <w:rsid w:val="001E41F3"/>
    <w:rsid w:val="001F0ED4"/>
    <w:rsid w:val="001F1674"/>
    <w:rsid w:val="001F169D"/>
    <w:rsid w:val="001F1D5A"/>
    <w:rsid w:val="001F2C64"/>
    <w:rsid w:val="001F437E"/>
    <w:rsid w:val="001F522A"/>
    <w:rsid w:val="001F5A53"/>
    <w:rsid w:val="001F5AEE"/>
    <w:rsid w:val="001F7B5E"/>
    <w:rsid w:val="00207236"/>
    <w:rsid w:val="00207F76"/>
    <w:rsid w:val="00210367"/>
    <w:rsid w:val="00211C97"/>
    <w:rsid w:val="00211E52"/>
    <w:rsid w:val="00213DB7"/>
    <w:rsid w:val="00214531"/>
    <w:rsid w:val="00216E34"/>
    <w:rsid w:val="002172C5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BBD"/>
    <w:rsid w:val="002525B8"/>
    <w:rsid w:val="00253539"/>
    <w:rsid w:val="00253911"/>
    <w:rsid w:val="00254B19"/>
    <w:rsid w:val="002550D7"/>
    <w:rsid w:val="002556BF"/>
    <w:rsid w:val="00256B99"/>
    <w:rsid w:val="002576E6"/>
    <w:rsid w:val="0026004D"/>
    <w:rsid w:val="0026008E"/>
    <w:rsid w:val="002640DD"/>
    <w:rsid w:val="002641A5"/>
    <w:rsid w:val="00266193"/>
    <w:rsid w:val="002671F2"/>
    <w:rsid w:val="002678CD"/>
    <w:rsid w:val="00273659"/>
    <w:rsid w:val="0027522E"/>
    <w:rsid w:val="002755D1"/>
    <w:rsid w:val="00275D12"/>
    <w:rsid w:val="002761C8"/>
    <w:rsid w:val="00280C24"/>
    <w:rsid w:val="00281715"/>
    <w:rsid w:val="00284E62"/>
    <w:rsid w:val="00284FEB"/>
    <w:rsid w:val="002860C4"/>
    <w:rsid w:val="0028624D"/>
    <w:rsid w:val="00286E5A"/>
    <w:rsid w:val="0028709E"/>
    <w:rsid w:val="00290040"/>
    <w:rsid w:val="00290DA6"/>
    <w:rsid w:val="00291469"/>
    <w:rsid w:val="0029403D"/>
    <w:rsid w:val="00296A03"/>
    <w:rsid w:val="00297EC7"/>
    <w:rsid w:val="002A2316"/>
    <w:rsid w:val="002A2FDE"/>
    <w:rsid w:val="002A3D37"/>
    <w:rsid w:val="002A405A"/>
    <w:rsid w:val="002A514E"/>
    <w:rsid w:val="002A5AE9"/>
    <w:rsid w:val="002A7A40"/>
    <w:rsid w:val="002B1342"/>
    <w:rsid w:val="002B307A"/>
    <w:rsid w:val="002B3AB5"/>
    <w:rsid w:val="002B51BC"/>
    <w:rsid w:val="002B5741"/>
    <w:rsid w:val="002B7748"/>
    <w:rsid w:val="002C2AB8"/>
    <w:rsid w:val="002C3B56"/>
    <w:rsid w:val="002C654F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346"/>
    <w:rsid w:val="002E77EF"/>
    <w:rsid w:val="002E79C8"/>
    <w:rsid w:val="002F144D"/>
    <w:rsid w:val="002F2D27"/>
    <w:rsid w:val="002F4CF0"/>
    <w:rsid w:val="002F6055"/>
    <w:rsid w:val="002F75EB"/>
    <w:rsid w:val="0030169B"/>
    <w:rsid w:val="00302E9B"/>
    <w:rsid w:val="0030447C"/>
    <w:rsid w:val="00304DBF"/>
    <w:rsid w:val="00305409"/>
    <w:rsid w:val="00305BD8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2F8"/>
    <w:rsid w:val="00325E59"/>
    <w:rsid w:val="00326378"/>
    <w:rsid w:val="00326961"/>
    <w:rsid w:val="00326DBF"/>
    <w:rsid w:val="00326E42"/>
    <w:rsid w:val="00327DD2"/>
    <w:rsid w:val="00330081"/>
    <w:rsid w:val="00330BBA"/>
    <w:rsid w:val="00330C26"/>
    <w:rsid w:val="00337CA4"/>
    <w:rsid w:val="00343CF0"/>
    <w:rsid w:val="00343D08"/>
    <w:rsid w:val="00343E28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1B43"/>
    <w:rsid w:val="003621ED"/>
    <w:rsid w:val="0036231A"/>
    <w:rsid w:val="00363545"/>
    <w:rsid w:val="0036464B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76172"/>
    <w:rsid w:val="00381121"/>
    <w:rsid w:val="003850CA"/>
    <w:rsid w:val="00385DD5"/>
    <w:rsid w:val="0038612D"/>
    <w:rsid w:val="0039077B"/>
    <w:rsid w:val="003907AD"/>
    <w:rsid w:val="00390C2D"/>
    <w:rsid w:val="00393881"/>
    <w:rsid w:val="00394C43"/>
    <w:rsid w:val="003950D7"/>
    <w:rsid w:val="0039592B"/>
    <w:rsid w:val="00395EA9"/>
    <w:rsid w:val="00396C69"/>
    <w:rsid w:val="003A187F"/>
    <w:rsid w:val="003A56FD"/>
    <w:rsid w:val="003A59B7"/>
    <w:rsid w:val="003A5B6B"/>
    <w:rsid w:val="003B0099"/>
    <w:rsid w:val="003B088D"/>
    <w:rsid w:val="003B0BF5"/>
    <w:rsid w:val="003B2748"/>
    <w:rsid w:val="003B2892"/>
    <w:rsid w:val="003B4037"/>
    <w:rsid w:val="003B4475"/>
    <w:rsid w:val="003B4852"/>
    <w:rsid w:val="003B526A"/>
    <w:rsid w:val="003B6DC5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25B9"/>
    <w:rsid w:val="003C3C38"/>
    <w:rsid w:val="003C59FD"/>
    <w:rsid w:val="003C6A8D"/>
    <w:rsid w:val="003C6E72"/>
    <w:rsid w:val="003C6F89"/>
    <w:rsid w:val="003D1547"/>
    <w:rsid w:val="003D50D7"/>
    <w:rsid w:val="003D5E72"/>
    <w:rsid w:val="003D5F76"/>
    <w:rsid w:val="003E1A36"/>
    <w:rsid w:val="003E470D"/>
    <w:rsid w:val="003E5C6B"/>
    <w:rsid w:val="003E6219"/>
    <w:rsid w:val="003E73A3"/>
    <w:rsid w:val="003E7642"/>
    <w:rsid w:val="003F00A0"/>
    <w:rsid w:val="003F520B"/>
    <w:rsid w:val="003F5ACF"/>
    <w:rsid w:val="003F697C"/>
    <w:rsid w:val="004005E8"/>
    <w:rsid w:val="0040227A"/>
    <w:rsid w:val="0040227F"/>
    <w:rsid w:val="004035F6"/>
    <w:rsid w:val="00405172"/>
    <w:rsid w:val="00405836"/>
    <w:rsid w:val="00407CDC"/>
    <w:rsid w:val="00410371"/>
    <w:rsid w:val="004108B8"/>
    <w:rsid w:val="00410B64"/>
    <w:rsid w:val="00410D13"/>
    <w:rsid w:val="00411089"/>
    <w:rsid w:val="0041144C"/>
    <w:rsid w:val="00413760"/>
    <w:rsid w:val="00413CA7"/>
    <w:rsid w:val="00414713"/>
    <w:rsid w:val="004148EF"/>
    <w:rsid w:val="00416369"/>
    <w:rsid w:val="00423186"/>
    <w:rsid w:val="00424053"/>
    <w:rsid w:val="004242F1"/>
    <w:rsid w:val="00425D32"/>
    <w:rsid w:val="004304A9"/>
    <w:rsid w:val="004328D3"/>
    <w:rsid w:val="00434CC7"/>
    <w:rsid w:val="0043686A"/>
    <w:rsid w:val="00440F2D"/>
    <w:rsid w:val="004451AF"/>
    <w:rsid w:val="0044683D"/>
    <w:rsid w:val="00452DBD"/>
    <w:rsid w:val="00453A11"/>
    <w:rsid w:val="00453F5D"/>
    <w:rsid w:val="00454ABE"/>
    <w:rsid w:val="00456B9D"/>
    <w:rsid w:val="004600AF"/>
    <w:rsid w:val="00460C9D"/>
    <w:rsid w:val="00461764"/>
    <w:rsid w:val="00462FB4"/>
    <w:rsid w:val="0047396B"/>
    <w:rsid w:val="004764DC"/>
    <w:rsid w:val="004778F9"/>
    <w:rsid w:val="0048343B"/>
    <w:rsid w:val="004855A9"/>
    <w:rsid w:val="00485DE6"/>
    <w:rsid w:val="00485FD4"/>
    <w:rsid w:val="00487B63"/>
    <w:rsid w:val="004914F9"/>
    <w:rsid w:val="00494633"/>
    <w:rsid w:val="00494862"/>
    <w:rsid w:val="00495D8F"/>
    <w:rsid w:val="004971FF"/>
    <w:rsid w:val="004A0028"/>
    <w:rsid w:val="004A14F9"/>
    <w:rsid w:val="004A29F6"/>
    <w:rsid w:val="004A710E"/>
    <w:rsid w:val="004B2E66"/>
    <w:rsid w:val="004B2F19"/>
    <w:rsid w:val="004B61BE"/>
    <w:rsid w:val="004B6951"/>
    <w:rsid w:val="004B75B7"/>
    <w:rsid w:val="004B79B4"/>
    <w:rsid w:val="004C0782"/>
    <w:rsid w:val="004C14C0"/>
    <w:rsid w:val="004C2450"/>
    <w:rsid w:val="004C3C46"/>
    <w:rsid w:val="004C63E6"/>
    <w:rsid w:val="004D1AC4"/>
    <w:rsid w:val="004D2FAF"/>
    <w:rsid w:val="004D4085"/>
    <w:rsid w:val="004D51D8"/>
    <w:rsid w:val="004D7C07"/>
    <w:rsid w:val="004E22F9"/>
    <w:rsid w:val="004E2307"/>
    <w:rsid w:val="004E241D"/>
    <w:rsid w:val="004E3EAA"/>
    <w:rsid w:val="004F364A"/>
    <w:rsid w:val="004F3721"/>
    <w:rsid w:val="004F4BD3"/>
    <w:rsid w:val="00503866"/>
    <w:rsid w:val="00507441"/>
    <w:rsid w:val="0051041F"/>
    <w:rsid w:val="00510FE8"/>
    <w:rsid w:val="00511CCB"/>
    <w:rsid w:val="0051580D"/>
    <w:rsid w:val="00520902"/>
    <w:rsid w:val="005211CF"/>
    <w:rsid w:val="00521EBA"/>
    <w:rsid w:val="00523569"/>
    <w:rsid w:val="00524DA4"/>
    <w:rsid w:val="005255A0"/>
    <w:rsid w:val="00526480"/>
    <w:rsid w:val="005269EC"/>
    <w:rsid w:val="00527F3E"/>
    <w:rsid w:val="00530E9E"/>
    <w:rsid w:val="00533EAC"/>
    <w:rsid w:val="00534A17"/>
    <w:rsid w:val="00534B5C"/>
    <w:rsid w:val="00536359"/>
    <w:rsid w:val="005370D2"/>
    <w:rsid w:val="005410D5"/>
    <w:rsid w:val="00542B5F"/>
    <w:rsid w:val="00542CA4"/>
    <w:rsid w:val="005431AD"/>
    <w:rsid w:val="0054344E"/>
    <w:rsid w:val="00546515"/>
    <w:rsid w:val="005466D8"/>
    <w:rsid w:val="0054699E"/>
    <w:rsid w:val="00547111"/>
    <w:rsid w:val="00552CC2"/>
    <w:rsid w:val="005573EE"/>
    <w:rsid w:val="00557BA5"/>
    <w:rsid w:val="00562111"/>
    <w:rsid w:val="00566023"/>
    <w:rsid w:val="00570A25"/>
    <w:rsid w:val="00571EDA"/>
    <w:rsid w:val="00572011"/>
    <w:rsid w:val="00573188"/>
    <w:rsid w:val="0057481D"/>
    <w:rsid w:val="00575667"/>
    <w:rsid w:val="00577A14"/>
    <w:rsid w:val="00581665"/>
    <w:rsid w:val="0058380D"/>
    <w:rsid w:val="005878B9"/>
    <w:rsid w:val="00591AEB"/>
    <w:rsid w:val="0059293D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2201"/>
    <w:rsid w:val="005C340F"/>
    <w:rsid w:val="005C37A0"/>
    <w:rsid w:val="005C4996"/>
    <w:rsid w:val="005C4E47"/>
    <w:rsid w:val="005C651E"/>
    <w:rsid w:val="005C65AC"/>
    <w:rsid w:val="005D0A81"/>
    <w:rsid w:val="005D0C19"/>
    <w:rsid w:val="005D14F9"/>
    <w:rsid w:val="005D2368"/>
    <w:rsid w:val="005D3262"/>
    <w:rsid w:val="005D7952"/>
    <w:rsid w:val="005E0B22"/>
    <w:rsid w:val="005E1835"/>
    <w:rsid w:val="005E1AD7"/>
    <w:rsid w:val="005E21B9"/>
    <w:rsid w:val="005E2A98"/>
    <w:rsid w:val="005E2C44"/>
    <w:rsid w:val="005E2DDB"/>
    <w:rsid w:val="005E2EA1"/>
    <w:rsid w:val="005E4718"/>
    <w:rsid w:val="005E5613"/>
    <w:rsid w:val="005E7044"/>
    <w:rsid w:val="005E7A8E"/>
    <w:rsid w:val="005F1FD0"/>
    <w:rsid w:val="005F29C3"/>
    <w:rsid w:val="005F3497"/>
    <w:rsid w:val="005F4FE9"/>
    <w:rsid w:val="00601DF0"/>
    <w:rsid w:val="0060214E"/>
    <w:rsid w:val="006030A7"/>
    <w:rsid w:val="00603EAC"/>
    <w:rsid w:val="00604507"/>
    <w:rsid w:val="00605530"/>
    <w:rsid w:val="00610019"/>
    <w:rsid w:val="00610A9D"/>
    <w:rsid w:val="00610AD4"/>
    <w:rsid w:val="00613ADC"/>
    <w:rsid w:val="0061509F"/>
    <w:rsid w:val="00617F9E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35719"/>
    <w:rsid w:val="006415DC"/>
    <w:rsid w:val="006420AE"/>
    <w:rsid w:val="0064232B"/>
    <w:rsid w:val="00642AC0"/>
    <w:rsid w:val="00644E01"/>
    <w:rsid w:val="006455EE"/>
    <w:rsid w:val="00646D35"/>
    <w:rsid w:val="006470AF"/>
    <w:rsid w:val="006475DA"/>
    <w:rsid w:val="0064782C"/>
    <w:rsid w:val="00647D4F"/>
    <w:rsid w:val="00650043"/>
    <w:rsid w:val="006504D6"/>
    <w:rsid w:val="006534D9"/>
    <w:rsid w:val="00653AFC"/>
    <w:rsid w:val="00657185"/>
    <w:rsid w:val="00660EFB"/>
    <w:rsid w:val="00662004"/>
    <w:rsid w:val="00662E47"/>
    <w:rsid w:val="0066433D"/>
    <w:rsid w:val="00665EE3"/>
    <w:rsid w:val="006666E0"/>
    <w:rsid w:val="00667535"/>
    <w:rsid w:val="00670F7F"/>
    <w:rsid w:val="00674255"/>
    <w:rsid w:val="00675AE6"/>
    <w:rsid w:val="00681E73"/>
    <w:rsid w:val="00683461"/>
    <w:rsid w:val="00684AFA"/>
    <w:rsid w:val="006876C5"/>
    <w:rsid w:val="00691BB3"/>
    <w:rsid w:val="00695808"/>
    <w:rsid w:val="00695F1C"/>
    <w:rsid w:val="006A20BB"/>
    <w:rsid w:val="006A48CB"/>
    <w:rsid w:val="006A4EAF"/>
    <w:rsid w:val="006A6492"/>
    <w:rsid w:val="006A65AF"/>
    <w:rsid w:val="006A6FF6"/>
    <w:rsid w:val="006B0588"/>
    <w:rsid w:val="006B05DF"/>
    <w:rsid w:val="006B1B34"/>
    <w:rsid w:val="006B2F79"/>
    <w:rsid w:val="006B46FB"/>
    <w:rsid w:val="006B4DB7"/>
    <w:rsid w:val="006B4EA0"/>
    <w:rsid w:val="006B5846"/>
    <w:rsid w:val="006C1C5C"/>
    <w:rsid w:val="006C2701"/>
    <w:rsid w:val="006C30E6"/>
    <w:rsid w:val="006C3B1C"/>
    <w:rsid w:val="006C58CD"/>
    <w:rsid w:val="006D0296"/>
    <w:rsid w:val="006D0D9B"/>
    <w:rsid w:val="006D2FAF"/>
    <w:rsid w:val="006D352C"/>
    <w:rsid w:val="006D6FA7"/>
    <w:rsid w:val="006D7E7A"/>
    <w:rsid w:val="006D7F8B"/>
    <w:rsid w:val="006E0366"/>
    <w:rsid w:val="006E21FB"/>
    <w:rsid w:val="006E231F"/>
    <w:rsid w:val="006E3569"/>
    <w:rsid w:val="006E3DF7"/>
    <w:rsid w:val="006E5E1E"/>
    <w:rsid w:val="006E66F0"/>
    <w:rsid w:val="006E74C2"/>
    <w:rsid w:val="006F3E1B"/>
    <w:rsid w:val="006F43DD"/>
    <w:rsid w:val="006F48BA"/>
    <w:rsid w:val="006F5612"/>
    <w:rsid w:val="006F6849"/>
    <w:rsid w:val="0070278D"/>
    <w:rsid w:val="00702A74"/>
    <w:rsid w:val="0070503C"/>
    <w:rsid w:val="00705F81"/>
    <w:rsid w:val="00714F40"/>
    <w:rsid w:val="0071787C"/>
    <w:rsid w:val="007201BF"/>
    <w:rsid w:val="007204F7"/>
    <w:rsid w:val="007226E8"/>
    <w:rsid w:val="00723CCF"/>
    <w:rsid w:val="007271B7"/>
    <w:rsid w:val="00731037"/>
    <w:rsid w:val="00732DA4"/>
    <w:rsid w:val="007367C4"/>
    <w:rsid w:val="007368A5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ACC"/>
    <w:rsid w:val="00754C97"/>
    <w:rsid w:val="00756929"/>
    <w:rsid w:val="0076083D"/>
    <w:rsid w:val="00761696"/>
    <w:rsid w:val="007619FF"/>
    <w:rsid w:val="00765701"/>
    <w:rsid w:val="00771EB5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254A"/>
    <w:rsid w:val="00793BFA"/>
    <w:rsid w:val="00796EA3"/>
    <w:rsid w:val="00796FFB"/>
    <w:rsid w:val="007977A8"/>
    <w:rsid w:val="007A296C"/>
    <w:rsid w:val="007A2EDD"/>
    <w:rsid w:val="007A6BE7"/>
    <w:rsid w:val="007A7E1E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A07"/>
    <w:rsid w:val="007D6A84"/>
    <w:rsid w:val="007E0780"/>
    <w:rsid w:val="007E08DA"/>
    <w:rsid w:val="007E0F1A"/>
    <w:rsid w:val="007E3933"/>
    <w:rsid w:val="007E3973"/>
    <w:rsid w:val="007E5104"/>
    <w:rsid w:val="007E565B"/>
    <w:rsid w:val="007F08CD"/>
    <w:rsid w:val="007F1C13"/>
    <w:rsid w:val="007F1EC1"/>
    <w:rsid w:val="007F5818"/>
    <w:rsid w:val="007F6969"/>
    <w:rsid w:val="007F7235"/>
    <w:rsid w:val="007F7259"/>
    <w:rsid w:val="007F7B7F"/>
    <w:rsid w:val="00800418"/>
    <w:rsid w:val="008014AB"/>
    <w:rsid w:val="008037F6"/>
    <w:rsid w:val="008038CF"/>
    <w:rsid w:val="008040A8"/>
    <w:rsid w:val="008048CE"/>
    <w:rsid w:val="008062D3"/>
    <w:rsid w:val="00806878"/>
    <w:rsid w:val="00806DCD"/>
    <w:rsid w:val="00813A33"/>
    <w:rsid w:val="00814D64"/>
    <w:rsid w:val="00815008"/>
    <w:rsid w:val="00816E8A"/>
    <w:rsid w:val="0082062F"/>
    <w:rsid w:val="0082382E"/>
    <w:rsid w:val="00824BB1"/>
    <w:rsid w:val="008279FA"/>
    <w:rsid w:val="00830B9E"/>
    <w:rsid w:val="0083443E"/>
    <w:rsid w:val="00835200"/>
    <w:rsid w:val="00836454"/>
    <w:rsid w:val="00836BE7"/>
    <w:rsid w:val="008378AA"/>
    <w:rsid w:val="008378B4"/>
    <w:rsid w:val="00837C46"/>
    <w:rsid w:val="008404B7"/>
    <w:rsid w:val="008404DA"/>
    <w:rsid w:val="0084066A"/>
    <w:rsid w:val="00842B7E"/>
    <w:rsid w:val="0084424D"/>
    <w:rsid w:val="00847900"/>
    <w:rsid w:val="00851617"/>
    <w:rsid w:val="008546B5"/>
    <w:rsid w:val="008547DB"/>
    <w:rsid w:val="00854B6F"/>
    <w:rsid w:val="008550D7"/>
    <w:rsid w:val="008563FF"/>
    <w:rsid w:val="008578AE"/>
    <w:rsid w:val="008615B4"/>
    <w:rsid w:val="0086186D"/>
    <w:rsid w:val="008626E7"/>
    <w:rsid w:val="008628AA"/>
    <w:rsid w:val="00862EE5"/>
    <w:rsid w:val="00870EE7"/>
    <w:rsid w:val="008714B2"/>
    <w:rsid w:val="00871EE6"/>
    <w:rsid w:val="008721E0"/>
    <w:rsid w:val="008726E4"/>
    <w:rsid w:val="008728F6"/>
    <w:rsid w:val="0088002B"/>
    <w:rsid w:val="00881013"/>
    <w:rsid w:val="008813B8"/>
    <w:rsid w:val="008826D8"/>
    <w:rsid w:val="00883AD8"/>
    <w:rsid w:val="00883D3A"/>
    <w:rsid w:val="00885607"/>
    <w:rsid w:val="0088585C"/>
    <w:rsid w:val="00885DC6"/>
    <w:rsid w:val="00885EDF"/>
    <w:rsid w:val="008863B9"/>
    <w:rsid w:val="00886643"/>
    <w:rsid w:val="00891537"/>
    <w:rsid w:val="00894B5D"/>
    <w:rsid w:val="008A1653"/>
    <w:rsid w:val="008A194E"/>
    <w:rsid w:val="008A41DF"/>
    <w:rsid w:val="008A45A6"/>
    <w:rsid w:val="008A48AF"/>
    <w:rsid w:val="008A5A5E"/>
    <w:rsid w:val="008B2782"/>
    <w:rsid w:val="008B32AD"/>
    <w:rsid w:val="008B6E4D"/>
    <w:rsid w:val="008B7640"/>
    <w:rsid w:val="008C2D2D"/>
    <w:rsid w:val="008C5611"/>
    <w:rsid w:val="008C6746"/>
    <w:rsid w:val="008D07F7"/>
    <w:rsid w:val="008D4B7F"/>
    <w:rsid w:val="008F09C4"/>
    <w:rsid w:val="008F130A"/>
    <w:rsid w:val="008F1A6C"/>
    <w:rsid w:val="008F221C"/>
    <w:rsid w:val="008F686C"/>
    <w:rsid w:val="008F7277"/>
    <w:rsid w:val="00900044"/>
    <w:rsid w:val="009004BE"/>
    <w:rsid w:val="00901195"/>
    <w:rsid w:val="009013F3"/>
    <w:rsid w:val="00901460"/>
    <w:rsid w:val="00903371"/>
    <w:rsid w:val="00903E7A"/>
    <w:rsid w:val="0090442B"/>
    <w:rsid w:val="00906EEF"/>
    <w:rsid w:val="0090747A"/>
    <w:rsid w:val="00907A04"/>
    <w:rsid w:val="00910848"/>
    <w:rsid w:val="0091245A"/>
    <w:rsid w:val="009148DE"/>
    <w:rsid w:val="00914CB4"/>
    <w:rsid w:val="00914F25"/>
    <w:rsid w:val="009170D1"/>
    <w:rsid w:val="009222F7"/>
    <w:rsid w:val="00922393"/>
    <w:rsid w:val="00923B88"/>
    <w:rsid w:val="00923F7F"/>
    <w:rsid w:val="00930B63"/>
    <w:rsid w:val="00930F12"/>
    <w:rsid w:val="00934A67"/>
    <w:rsid w:val="0093528B"/>
    <w:rsid w:val="009364A0"/>
    <w:rsid w:val="00937E60"/>
    <w:rsid w:val="009406C3"/>
    <w:rsid w:val="00940E8C"/>
    <w:rsid w:val="009413EC"/>
    <w:rsid w:val="00941C16"/>
    <w:rsid w:val="00941E30"/>
    <w:rsid w:val="00942BEC"/>
    <w:rsid w:val="00950D71"/>
    <w:rsid w:val="009543C7"/>
    <w:rsid w:val="00960279"/>
    <w:rsid w:val="0096098E"/>
    <w:rsid w:val="00960E5F"/>
    <w:rsid w:val="009627DD"/>
    <w:rsid w:val="00962E4D"/>
    <w:rsid w:val="00962F6B"/>
    <w:rsid w:val="009633D3"/>
    <w:rsid w:val="00963E5F"/>
    <w:rsid w:val="00966997"/>
    <w:rsid w:val="0096772A"/>
    <w:rsid w:val="00970947"/>
    <w:rsid w:val="00971D92"/>
    <w:rsid w:val="00972D34"/>
    <w:rsid w:val="0097551B"/>
    <w:rsid w:val="00976AE7"/>
    <w:rsid w:val="009777D9"/>
    <w:rsid w:val="00980541"/>
    <w:rsid w:val="00980B00"/>
    <w:rsid w:val="00983CAE"/>
    <w:rsid w:val="009850BE"/>
    <w:rsid w:val="00986CD7"/>
    <w:rsid w:val="00987D9C"/>
    <w:rsid w:val="0099058F"/>
    <w:rsid w:val="00991B88"/>
    <w:rsid w:val="00993DAF"/>
    <w:rsid w:val="00994BB1"/>
    <w:rsid w:val="00995508"/>
    <w:rsid w:val="00997004"/>
    <w:rsid w:val="009A304D"/>
    <w:rsid w:val="009A422A"/>
    <w:rsid w:val="009A4EA6"/>
    <w:rsid w:val="009A5753"/>
    <w:rsid w:val="009A579D"/>
    <w:rsid w:val="009A70AE"/>
    <w:rsid w:val="009B18AD"/>
    <w:rsid w:val="009B2D0B"/>
    <w:rsid w:val="009B52D6"/>
    <w:rsid w:val="009B5E8E"/>
    <w:rsid w:val="009B6918"/>
    <w:rsid w:val="009B7781"/>
    <w:rsid w:val="009C0AE8"/>
    <w:rsid w:val="009C0CD0"/>
    <w:rsid w:val="009C190C"/>
    <w:rsid w:val="009C280E"/>
    <w:rsid w:val="009C292D"/>
    <w:rsid w:val="009C40DD"/>
    <w:rsid w:val="009C44F5"/>
    <w:rsid w:val="009C486F"/>
    <w:rsid w:val="009C6633"/>
    <w:rsid w:val="009C6C88"/>
    <w:rsid w:val="009C709E"/>
    <w:rsid w:val="009D04C8"/>
    <w:rsid w:val="009D58F7"/>
    <w:rsid w:val="009D649E"/>
    <w:rsid w:val="009E3297"/>
    <w:rsid w:val="009E5B7D"/>
    <w:rsid w:val="009E6B68"/>
    <w:rsid w:val="009E6DDA"/>
    <w:rsid w:val="009E7470"/>
    <w:rsid w:val="009E7F2E"/>
    <w:rsid w:val="009F1DF7"/>
    <w:rsid w:val="009F2CD2"/>
    <w:rsid w:val="009F541B"/>
    <w:rsid w:val="009F6192"/>
    <w:rsid w:val="009F62F6"/>
    <w:rsid w:val="009F63D5"/>
    <w:rsid w:val="009F6F3B"/>
    <w:rsid w:val="009F734F"/>
    <w:rsid w:val="00A01F9C"/>
    <w:rsid w:val="00A0452D"/>
    <w:rsid w:val="00A06BCA"/>
    <w:rsid w:val="00A071A7"/>
    <w:rsid w:val="00A079D4"/>
    <w:rsid w:val="00A07CBC"/>
    <w:rsid w:val="00A10B2A"/>
    <w:rsid w:val="00A149F9"/>
    <w:rsid w:val="00A170EC"/>
    <w:rsid w:val="00A20055"/>
    <w:rsid w:val="00A20DAB"/>
    <w:rsid w:val="00A240E1"/>
    <w:rsid w:val="00A246B6"/>
    <w:rsid w:val="00A32D5D"/>
    <w:rsid w:val="00A332AE"/>
    <w:rsid w:val="00A35913"/>
    <w:rsid w:val="00A35B7D"/>
    <w:rsid w:val="00A37C74"/>
    <w:rsid w:val="00A40920"/>
    <w:rsid w:val="00A44115"/>
    <w:rsid w:val="00A46744"/>
    <w:rsid w:val="00A47C15"/>
    <w:rsid w:val="00A47E70"/>
    <w:rsid w:val="00A50599"/>
    <w:rsid w:val="00A507F7"/>
    <w:rsid w:val="00A50CF0"/>
    <w:rsid w:val="00A511A4"/>
    <w:rsid w:val="00A5395B"/>
    <w:rsid w:val="00A54E21"/>
    <w:rsid w:val="00A556CF"/>
    <w:rsid w:val="00A557BD"/>
    <w:rsid w:val="00A56606"/>
    <w:rsid w:val="00A56E99"/>
    <w:rsid w:val="00A62F12"/>
    <w:rsid w:val="00A62F50"/>
    <w:rsid w:val="00A63BAA"/>
    <w:rsid w:val="00A63EB7"/>
    <w:rsid w:val="00A64751"/>
    <w:rsid w:val="00A65069"/>
    <w:rsid w:val="00A666CB"/>
    <w:rsid w:val="00A66A92"/>
    <w:rsid w:val="00A7434A"/>
    <w:rsid w:val="00A7579C"/>
    <w:rsid w:val="00A7671C"/>
    <w:rsid w:val="00A76B9E"/>
    <w:rsid w:val="00A80A77"/>
    <w:rsid w:val="00A826BC"/>
    <w:rsid w:val="00A852D5"/>
    <w:rsid w:val="00A86DCD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37EA"/>
    <w:rsid w:val="00AA4A6C"/>
    <w:rsid w:val="00AA6AC8"/>
    <w:rsid w:val="00AA77B0"/>
    <w:rsid w:val="00AB4E7E"/>
    <w:rsid w:val="00AC2ADE"/>
    <w:rsid w:val="00AC35C7"/>
    <w:rsid w:val="00AC384A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6172"/>
    <w:rsid w:val="00AD6BC8"/>
    <w:rsid w:val="00AD717B"/>
    <w:rsid w:val="00AD785F"/>
    <w:rsid w:val="00AE0BFE"/>
    <w:rsid w:val="00AE1788"/>
    <w:rsid w:val="00AF3957"/>
    <w:rsid w:val="00AF3C52"/>
    <w:rsid w:val="00AF52ED"/>
    <w:rsid w:val="00AF6250"/>
    <w:rsid w:val="00AF636C"/>
    <w:rsid w:val="00B005BD"/>
    <w:rsid w:val="00B00BC8"/>
    <w:rsid w:val="00B0159B"/>
    <w:rsid w:val="00B02EBE"/>
    <w:rsid w:val="00B03167"/>
    <w:rsid w:val="00B070C2"/>
    <w:rsid w:val="00B07442"/>
    <w:rsid w:val="00B078FC"/>
    <w:rsid w:val="00B10CB3"/>
    <w:rsid w:val="00B1126C"/>
    <w:rsid w:val="00B12ACD"/>
    <w:rsid w:val="00B21E2C"/>
    <w:rsid w:val="00B23924"/>
    <w:rsid w:val="00B2438C"/>
    <w:rsid w:val="00B258BB"/>
    <w:rsid w:val="00B26D90"/>
    <w:rsid w:val="00B270B2"/>
    <w:rsid w:val="00B33522"/>
    <w:rsid w:val="00B34C8E"/>
    <w:rsid w:val="00B358BF"/>
    <w:rsid w:val="00B37A5C"/>
    <w:rsid w:val="00B41FB6"/>
    <w:rsid w:val="00B423C6"/>
    <w:rsid w:val="00B452F4"/>
    <w:rsid w:val="00B45835"/>
    <w:rsid w:val="00B46424"/>
    <w:rsid w:val="00B47690"/>
    <w:rsid w:val="00B50419"/>
    <w:rsid w:val="00B50486"/>
    <w:rsid w:val="00B51CF0"/>
    <w:rsid w:val="00B52481"/>
    <w:rsid w:val="00B54B01"/>
    <w:rsid w:val="00B5785E"/>
    <w:rsid w:val="00B61424"/>
    <w:rsid w:val="00B614C1"/>
    <w:rsid w:val="00B64181"/>
    <w:rsid w:val="00B64269"/>
    <w:rsid w:val="00B647F1"/>
    <w:rsid w:val="00B65CEB"/>
    <w:rsid w:val="00B67B97"/>
    <w:rsid w:val="00B67D2B"/>
    <w:rsid w:val="00B70161"/>
    <w:rsid w:val="00B70EAD"/>
    <w:rsid w:val="00B72210"/>
    <w:rsid w:val="00B72F3A"/>
    <w:rsid w:val="00B773F1"/>
    <w:rsid w:val="00B80077"/>
    <w:rsid w:val="00B8178C"/>
    <w:rsid w:val="00B83AC9"/>
    <w:rsid w:val="00B90411"/>
    <w:rsid w:val="00B91E60"/>
    <w:rsid w:val="00B93533"/>
    <w:rsid w:val="00B938A7"/>
    <w:rsid w:val="00B9423B"/>
    <w:rsid w:val="00B95D0D"/>
    <w:rsid w:val="00B968C8"/>
    <w:rsid w:val="00B96CAF"/>
    <w:rsid w:val="00BA1C98"/>
    <w:rsid w:val="00BA3EC5"/>
    <w:rsid w:val="00BA49D0"/>
    <w:rsid w:val="00BA4F3B"/>
    <w:rsid w:val="00BA51D9"/>
    <w:rsid w:val="00BA5954"/>
    <w:rsid w:val="00BA5F84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6AF5"/>
    <w:rsid w:val="00BC75D8"/>
    <w:rsid w:val="00BD0488"/>
    <w:rsid w:val="00BD1BA2"/>
    <w:rsid w:val="00BD279D"/>
    <w:rsid w:val="00BD461B"/>
    <w:rsid w:val="00BD4B85"/>
    <w:rsid w:val="00BD6BB8"/>
    <w:rsid w:val="00BE0DC1"/>
    <w:rsid w:val="00BE2B7D"/>
    <w:rsid w:val="00BE5839"/>
    <w:rsid w:val="00BF05AA"/>
    <w:rsid w:val="00BF5FCC"/>
    <w:rsid w:val="00BF6115"/>
    <w:rsid w:val="00BF67EF"/>
    <w:rsid w:val="00BF7D3A"/>
    <w:rsid w:val="00C00584"/>
    <w:rsid w:val="00C00999"/>
    <w:rsid w:val="00C01A8F"/>
    <w:rsid w:val="00C0509A"/>
    <w:rsid w:val="00C061F0"/>
    <w:rsid w:val="00C068E9"/>
    <w:rsid w:val="00C06C81"/>
    <w:rsid w:val="00C071D6"/>
    <w:rsid w:val="00C127EC"/>
    <w:rsid w:val="00C132C5"/>
    <w:rsid w:val="00C13DAA"/>
    <w:rsid w:val="00C15342"/>
    <w:rsid w:val="00C1639C"/>
    <w:rsid w:val="00C2315B"/>
    <w:rsid w:val="00C2353E"/>
    <w:rsid w:val="00C2446C"/>
    <w:rsid w:val="00C26D40"/>
    <w:rsid w:val="00C26F16"/>
    <w:rsid w:val="00C301C8"/>
    <w:rsid w:val="00C32933"/>
    <w:rsid w:val="00C332B5"/>
    <w:rsid w:val="00C33FE1"/>
    <w:rsid w:val="00C35238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3BBC"/>
    <w:rsid w:val="00C7426B"/>
    <w:rsid w:val="00C7717D"/>
    <w:rsid w:val="00C779FA"/>
    <w:rsid w:val="00C83FC3"/>
    <w:rsid w:val="00C85CEF"/>
    <w:rsid w:val="00C8713B"/>
    <w:rsid w:val="00C9076E"/>
    <w:rsid w:val="00C91B5A"/>
    <w:rsid w:val="00C92476"/>
    <w:rsid w:val="00C93263"/>
    <w:rsid w:val="00C94194"/>
    <w:rsid w:val="00C95985"/>
    <w:rsid w:val="00CA5062"/>
    <w:rsid w:val="00CB2C88"/>
    <w:rsid w:val="00CB2E37"/>
    <w:rsid w:val="00CB30A6"/>
    <w:rsid w:val="00CB4BD7"/>
    <w:rsid w:val="00CB5E9E"/>
    <w:rsid w:val="00CB6249"/>
    <w:rsid w:val="00CB6E98"/>
    <w:rsid w:val="00CB6FB6"/>
    <w:rsid w:val="00CC03F9"/>
    <w:rsid w:val="00CC075D"/>
    <w:rsid w:val="00CC087D"/>
    <w:rsid w:val="00CC3E47"/>
    <w:rsid w:val="00CC5026"/>
    <w:rsid w:val="00CC596F"/>
    <w:rsid w:val="00CC68D0"/>
    <w:rsid w:val="00CC7961"/>
    <w:rsid w:val="00CD0000"/>
    <w:rsid w:val="00CD224C"/>
    <w:rsid w:val="00CD380A"/>
    <w:rsid w:val="00CD3F63"/>
    <w:rsid w:val="00CD59B8"/>
    <w:rsid w:val="00CD62C0"/>
    <w:rsid w:val="00CE0DAE"/>
    <w:rsid w:val="00CE1DA3"/>
    <w:rsid w:val="00CE2134"/>
    <w:rsid w:val="00CE5F4E"/>
    <w:rsid w:val="00CF067E"/>
    <w:rsid w:val="00CF0B93"/>
    <w:rsid w:val="00CF155D"/>
    <w:rsid w:val="00CF1F71"/>
    <w:rsid w:val="00CF6304"/>
    <w:rsid w:val="00D00170"/>
    <w:rsid w:val="00D02ADF"/>
    <w:rsid w:val="00D03611"/>
    <w:rsid w:val="00D03F9A"/>
    <w:rsid w:val="00D06125"/>
    <w:rsid w:val="00D06D51"/>
    <w:rsid w:val="00D12F35"/>
    <w:rsid w:val="00D14E12"/>
    <w:rsid w:val="00D14E6C"/>
    <w:rsid w:val="00D1649C"/>
    <w:rsid w:val="00D16841"/>
    <w:rsid w:val="00D1751E"/>
    <w:rsid w:val="00D17D2A"/>
    <w:rsid w:val="00D217B6"/>
    <w:rsid w:val="00D24991"/>
    <w:rsid w:val="00D252BA"/>
    <w:rsid w:val="00D27049"/>
    <w:rsid w:val="00D3046B"/>
    <w:rsid w:val="00D306F6"/>
    <w:rsid w:val="00D31CDC"/>
    <w:rsid w:val="00D33383"/>
    <w:rsid w:val="00D34D74"/>
    <w:rsid w:val="00D376ED"/>
    <w:rsid w:val="00D42371"/>
    <w:rsid w:val="00D42A20"/>
    <w:rsid w:val="00D44CFD"/>
    <w:rsid w:val="00D45149"/>
    <w:rsid w:val="00D4728F"/>
    <w:rsid w:val="00D47A9D"/>
    <w:rsid w:val="00D50255"/>
    <w:rsid w:val="00D52B26"/>
    <w:rsid w:val="00D541E2"/>
    <w:rsid w:val="00D5494F"/>
    <w:rsid w:val="00D54A0E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3A5E"/>
    <w:rsid w:val="00D85E71"/>
    <w:rsid w:val="00D863E8"/>
    <w:rsid w:val="00D866E9"/>
    <w:rsid w:val="00D87F6A"/>
    <w:rsid w:val="00D9194A"/>
    <w:rsid w:val="00D931FA"/>
    <w:rsid w:val="00D9351B"/>
    <w:rsid w:val="00D93611"/>
    <w:rsid w:val="00D937D2"/>
    <w:rsid w:val="00D962B1"/>
    <w:rsid w:val="00D977CA"/>
    <w:rsid w:val="00DA07B3"/>
    <w:rsid w:val="00DA292F"/>
    <w:rsid w:val="00DA603E"/>
    <w:rsid w:val="00DB0B37"/>
    <w:rsid w:val="00DB0BAF"/>
    <w:rsid w:val="00DB18FE"/>
    <w:rsid w:val="00DB1E5D"/>
    <w:rsid w:val="00DB31A7"/>
    <w:rsid w:val="00DB3EEB"/>
    <w:rsid w:val="00DB4535"/>
    <w:rsid w:val="00DC29BA"/>
    <w:rsid w:val="00DC3D8C"/>
    <w:rsid w:val="00DC3ED4"/>
    <w:rsid w:val="00DC6642"/>
    <w:rsid w:val="00DC6E76"/>
    <w:rsid w:val="00DD0005"/>
    <w:rsid w:val="00DD0668"/>
    <w:rsid w:val="00DD0706"/>
    <w:rsid w:val="00DD5268"/>
    <w:rsid w:val="00DD5553"/>
    <w:rsid w:val="00DD5B20"/>
    <w:rsid w:val="00DD61C1"/>
    <w:rsid w:val="00DD79F2"/>
    <w:rsid w:val="00DE1D7E"/>
    <w:rsid w:val="00DE2E73"/>
    <w:rsid w:val="00DE342B"/>
    <w:rsid w:val="00DE34CF"/>
    <w:rsid w:val="00DE34DB"/>
    <w:rsid w:val="00DE42A3"/>
    <w:rsid w:val="00DE4304"/>
    <w:rsid w:val="00DE68B1"/>
    <w:rsid w:val="00DE6F90"/>
    <w:rsid w:val="00DF1388"/>
    <w:rsid w:val="00DF2FFC"/>
    <w:rsid w:val="00DF5EC4"/>
    <w:rsid w:val="00DF7683"/>
    <w:rsid w:val="00E00B60"/>
    <w:rsid w:val="00E017B1"/>
    <w:rsid w:val="00E01E86"/>
    <w:rsid w:val="00E02400"/>
    <w:rsid w:val="00E03168"/>
    <w:rsid w:val="00E04C88"/>
    <w:rsid w:val="00E06407"/>
    <w:rsid w:val="00E1136F"/>
    <w:rsid w:val="00E11CEA"/>
    <w:rsid w:val="00E12378"/>
    <w:rsid w:val="00E139EA"/>
    <w:rsid w:val="00E13F3D"/>
    <w:rsid w:val="00E200B8"/>
    <w:rsid w:val="00E24AA7"/>
    <w:rsid w:val="00E307FA"/>
    <w:rsid w:val="00E3255A"/>
    <w:rsid w:val="00E334DF"/>
    <w:rsid w:val="00E33B01"/>
    <w:rsid w:val="00E34898"/>
    <w:rsid w:val="00E34CBD"/>
    <w:rsid w:val="00E356EF"/>
    <w:rsid w:val="00E359C4"/>
    <w:rsid w:val="00E368D1"/>
    <w:rsid w:val="00E371B8"/>
    <w:rsid w:val="00E42C2C"/>
    <w:rsid w:val="00E44ED3"/>
    <w:rsid w:val="00E45082"/>
    <w:rsid w:val="00E46164"/>
    <w:rsid w:val="00E50359"/>
    <w:rsid w:val="00E509CB"/>
    <w:rsid w:val="00E52654"/>
    <w:rsid w:val="00E53133"/>
    <w:rsid w:val="00E55CE3"/>
    <w:rsid w:val="00E560FA"/>
    <w:rsid w:val="00E564E3"/>
    <w:rsid w:val="00E56800"/>
    <w:rsid w:val="00E579C6"/>
    <w:rsid w:val="00E60273"/>
    <w:rsid w:val="00E60FA8"/>
    <w:rsid w:val="00E64F39"/>
    <w:rsid w:val="00E65FC9"/>
    <w:rsid w:val="00E661FA"/>
    <w:rsid w:val="00E67415"/>
    <w:rsid w:val="00E72F93"/>
    <w:rsid w:val="00E732F6"/>
    <w:rsid w:val="00E76341"/>
    <w:rsid w:val="00E82294"/>
    <w:rsid w:val="00E8292B"/>
    <w:rsid w:val="00E8330A"/>
    <w:rsid w:val="00E837FA"/>
    <w:rsid w:val="00E84855"/>
    <w:rsid w:val="00E8580D"/>
    <w:rsid w:val="00E86272"/>
    <w:rsid w:val="00E91A29"/>
    <w:rsid w:val="00E93459"/>
    <w:rsid w:val="00E952D9"/>
    <w:rsid w:val="00EA0C21"/>
    <w:rsid w:val="00EA0DDC"/>
    <w:rsid w:val="00EA0F89"/>
    <w:rsid w:val="00EA1373"/>
    <w:rsid w:val="00EA1808"/>
    <w:rsid w:val="00EA1CCC"/>
    <w:rsid w:val="00EA4ABD"/>
    <w:rsid w:val="00EA5095"/>
    <w:rsid w:val="00EA53CB"/>
    <w:rsid w:val="00EB09B7"/>
    <w:rsid w:val="00EB1D14"/>
    <w:rsid w:val="00EB37B4"/>
    <w:rsid w:val="00EB3ED2"/>
    <w:rsid w:val="00EB3F76"/>
    <w:rsid w:val="00EB43BF"/>
    <w:rsid w:val="00EB479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3977"/>
    <w:rsid w:val="00EC4DD0"/>
    <w:rsid w:val="00EC5948"/>
    <w:rsid w:val="00EC6386"/>
    <w:rsid w:val="00EC7033"/>
    <w:rsid w:val="00EC738E"/>
    <w:rsid w:val="00EC78D0"/>
    <w:rsid w:val="00ED0193"/>
    <w:rsid w:val="00ED083C"/>
    <w:rsid w:val="00ED08CD"/>
    <w:rsid w:val="00ED0985"/>
    <w:rsid w:val="00ED0EFE"/>
    <w:rsid w:val="00ED129A"/>
    <w:rsid w:val="00ED2A48"/>
    <w:rsid w:val="00ED384D"/>
    <w:rsid w:val="00ED394A"/>
    <w:rsid w:val="00ED6FD0"/>
    <w:rsid w:val="00EE15EF"/>
    <w:rsid w:val="00EE1B66"/>
    <w:rsid w:val="00EE2354"/>
    <w:rsid w:val="00EE326B"/>
    <w:rsid w:val="00EE359A"/>
    <w:rsid w:val="00EE4CF9"/>
    <w:rsid w:val="00EE70C1"/>
    <w:rsid w:val="00EE7D7C"/>
    <w:rsid w:val="00EF0787"/>
    <w:rsid w:val="00EF1B2A"/>
    <w:rsid w:val="00EF4399"/>
    <w:rsid w:val="00EF6564"/>
    <w:rsid w:val="00EF66E7"/>
    <w:rsid w:val="00EF68C2"/>
    <w:rsid w:val="00EF7A1D"/>
    <w:rsid w:val="00F02714"/>
    <w:rsid w:val="00F02DFD"/>
    <w:rsid w:val="00F0496D"/>
    <w:rsid w:val="00F04D57"/>
    <w:rsid w:val="00F06DD5"/>
    <w:rsid w:val="00F07349"/>
    <w:rsid w:val="00F10520"/>
    <w:rsid w:val="00F1292E"/>
    <w:rsid w:val="00F1315C"/>
    <w:rsid w:val="00F1441D"/>
    <w:rsid w:val="00F157C5"/>
    <w:rsid w:val="00F20BDC"/>
    <w:rsid w:val="00F22063"/>
    <w:rsid w:val="00F255B9"/>
    <w:rsid w:val="00F25CAD"/>
    <w:rsid w:val="00F25D98"/>
    <w:rsid w:val="00F26C2B"/>
    <w:rsid w:val="00F26DE4"/>
    <w:rsid w:val="00F300FB"/>
    <w:rsid w:val="00F31C35"/>
    <w:rsid w:val="00F33284"/>
    <w:rsid w:val="00F3760A"/>
    <w:rsid w:val="00F40201"/>
    <w:rsid w:val="00F41D8F"/>
    <w:rsid w:val="00F42A82"/>
    <w:rsid w:val="00F441F0"/>
    <w:rsid w:val="00F46067"/>
    <w:rsid w:val="00F502A9"/>
    <w:rsid w:val="00F510B9"/>
    <w:rsid w:val="00F51B33"/>
    <w:rsid w:val="00F53E30"/>
    <w:rsid w:val="00F54042"/>
    <w:rsid w:val="00F54540"/>
    <w:rsid w:val="00F5565F"/>
    <w:rsid w:val="00F56BB6"/>
    <w:rsid w:val="00F61324"/>
    <w:rsid w:val="00F62724"/>
    <w:rsid w:val="00F6328B"/>
    <w:rsid w:val="00F63BCE"/>
    <w:rsid w:val="00F64BAE"/>
    <w:rsid w:val="00F66D98"/>
    <w:rsid w:val="00F7007B"/>
    <w:rsid w:val="00F72A5B"/>
    <w:rsid w:val="00F73EBE"/>
    <w:rsid w:val="00F73FB9"/>
    <w:rsid w:val="00F74756"/>
    <w:rsid w:val="00F76C43"/>
    <w:rsid w:val="00F776CB"/>
    <w:rsid w:val="00F80104"/>
    <w:rsid w:val="00F81594"/>
    <w:rsid w:val="00F87797"/>
    <w:rsid w:val="00F903CE"/>
    <w:rsid w:val="00F908FD"/>
    <w:rsid w:val="00F90E0D"/>
    <w:rsid w:val="00F9318C"/>
    <w:rsid w:val="00F93E7E"/>
    <w:rsid w:val="00F947B0"/>
    <w:rsid w:val="00F94BC6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4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rsid w:val="008615B4"/>
    <w:rPr>
      <w:color w:val="0000FF"/>
      <w:u w:val="single"/>
    </w:rPr>
  </w:style>
  <w:style w:type="character" w:styleId="CommentReference">
    <w:name w:val="annotation reference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731037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istParagraph2">
    <w:name w:val="List Paragraph2"/>
    <w:basedOn w:val="Normal"/>
    <w:rsid w:val="00393881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85ED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85EDF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885ED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885E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Comments">
    <w:name w:val="Comments"/>
    <w:basedOn w:val="Normal"/>
    <w:link w:val="CommentsChar"/>
    <w:qFormat/>
    <w:rsid w:val="007271B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271B7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D56F5A-0748-405D-ADCD-6C9BB2AA19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867C70-240A-49B0-B9EF-8C70D41983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6FFDEB-BC76-4F46-B87E-E3A016A2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Google (Frank Wu)</dc:creator>
  <cp:lastModifiedBy>Google (Frank Wu)</cp:lastModifiedBy>
  <cp:revision>47</cp:revision>
  <cp:lastPrinted>1899-12-31T23:00:00Z</cp:lastPrinted>
  <dcterms:created xsi:type="dcterms:W3CDTF">2022-08-10T02:54:00Z</dcterms:created>
  <dcterms:modified xsi:type="dcterms:W3CDTF">2022-08-24T10:29:00Z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